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43E" w:rsidP="00EB59CF" w:rsidRDefault="008C443E" w14:paraId="509843DE" w14:textId="77777777">
      <w:pPr>
        <w:tabs>
          <w:tab w:val="left" w:pos="993"/>
          <w:tab w:val="left" w:pos="1134"/>
        </w:tabs>
        <w:rPr>
          <w:rFonts w:cs="Arial"/>
        </w:rPr>
      </w:pPr>
    </w:p>
    <w:p w:rsidR="00882EA9" w:rsidP="00EB59CF" w:rsidRDefault="00882EA9" w14:paraId="52700511" w14:textId="59E98BBE">
      <w:pPr>
        <w:tabs>
          <w:tab w:val="left" w:pos="993"/>
          <w:tab w:val="left" w:pos="1134"/>
        </w:tabs>
        <w:rPr>
          <w:rFonts w:cs="Arial"/>
        </w:rPr>
      </w:pPr>
      <w:r w:rsidRPr="53DCB001" w:rsidR="00882EA9">
        <w:rPr>
          <w:rFonts w:cs="Arial"/>
        </w:rPr>
        <w:t>Številka</w:t>
      </w:r>
      <w:r w:rsidRPr="53DCB001" w:rsidR="00EB59CF">
        <w:rPr>
          <w:rFonts w:cs="Arial"/>
        </w:rPr>
        <w:t>:</w:t>
      </w:r>
      <w:r w:rsidRPr="53DCB001" w:rsidR="008C443E">
        <w:rPr>
          <w:rFonts w:cs="Arial"/>
        </w:rPr>
        <w:t xml:space="preserve"> </w:t>
      </w:r>
      <w:r w:rsidRPr="53DCB001" w:rsidR="0BFE0960">
        <w:rPr>
          <w:rFonts w:cs="Arial"/>
        </w:rPr>
        <w:t>107.2025-BJ</w:t>
      </w:r>
    </w:p>
    <w:p w:rsidR="008318D9" w:rsidP="00A42189" w:rsidRDefault="008318D9" w14:paraId="42015D53" w14:textId="3679091A">
      <w:pPr>
        <w:jc w:val="both"/>
        <w:rPr>
          <w:rFonts w:cs="Arial"/>
        </w:rPr>
      </w:pPr>
    </w:p>
    <w:p w:rsidRPr="00B9100B" w:rsidR="00431C6C" w:rsidP="00431C6C" w:rsidRDefault="001E7C32" w14:paraId="49661683" w14:textId="58E10736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:rsidR="00431C6C" w:rsidP="00431C6C" w:rsidRDefault="00431C6C" w14:paraId="6C7A85DD" w14:textId="77777777">
      <w:pPr>
        <w:tabs>
          <w:tab w:val="left" w:pos="1083"/>
        </w:tabs>
        <w:rPr>
          <w:rFonts w:cs="Arial"/>
        </w:rPr>
      </w:pPr>
    </w:p>
    <w:p w:rsidR="003F4213" w:rsidP="008335AC" w:rsidRDefault="008335AC" w14:paraId="47ABC9DD" w14:textId="66FB6D13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:rsidR="00015330" w:rsidP="008335AC" w:rsidRDefault="00015330" w14:paraId="4269C2EF" w14:textId="72905DC7">
      <w:pPr>
        <w:tabs>
          <w:tab w:val="left" w:pos="1083"/>
        </w:tabs>
        <w:rPr>
          <w:rFonts w:cs="Arial"/>
        </w:rPr>
      </w:pPr>
    </w:p>
    <w:p w:rsidR="008335AC" w:rsidP="008335AC" w:rsidRDefault="008335AC" w14:paraId="04958C69" w14:textId="612332F4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:rsidR="00431C6C" w:rsidP="00431C6C" w:rsidRDefault="00431C6C" w14:paraId="78385AC1" w14:textId="77777777">
      <w:pPr>
        <w:tabs>
          <w:tab w:val="left" w:pos="1083"/>
        </w:tabs>
        <w:rPr>
          <w:rFonts w:cs="Arial"/>
        </w:rPr>
      </w:pPr>
    </w:p>
    <w:p w:rsidR="001E7C32" w:rsidP="001E7C32" w:rsidRDefault="001E7C32" w14:paraId="1FCA7E10" w14:textId="5B734528">
      <w:pPr>
        <w:jc w:val="both"/>
        <w:rPr>
          <w:rFonts w:cs="Arial"/>
        </w:rPr>
      </w:pPr>
      <w:r>
        <w:rPr>
          <w:rFonts w:cs="Arial"/>
        </w:rPr>
        <w:t xml:space="preserve">Naročnik </w:t>
      </w:r>
      <w:r w:rsidR="001406C1">
        <w:rPr>
          <w:rFonts w:cs="Arial"/>
        </w:rPr>
        <w:t xml:space="preserve">referenčne </w:t>
      </w:r>
      <w:r w:rsidR="00DA02B1">
        <w:rPr>
          <w:rFonts w:cs="Arial"/>
        </w:rPr>
        <w:t>storitve</w:t>
      </w:r>
      <w:r>
        <w:rPr>
          <w:rFonts w:cs="Arial"/>
        </w:rPr>
        <w:t>: __________________</w:t>
      </w:r>
      <w:r w:rsidR="00062F74">
        <w:rPr>
          <w:rFonts w:cs="Arial"/>
        </w:rPr>
        <w:t>______________________________</w:t>
      </w:r>
    </w:p>
    <w:p w:rsidR="001E7C32" w:rsidP="001E7C32" w:rsidRDefault="001E7C32" w14:paraId="3652E38F" w14:textId="77777777">
      <w:pPr>
        <w:jc w:val="both"/>
        <w:rPr>
          <w:rFonts w:cs="Arial"/>
        </w:rPr>
      </w:pPr>
    </w:p>
    <w:p w:rsidR="001E7C32" w:rsidP="001E7C32" w:rsidRDefault="001E7C32" w14:paraId="24F0C42F" w14:textId="16A5BB59">
      <w:pPr>
        <w:jc w:val="both"/>
        <w:rPr>
          <w:rFonts w:cs="Arial"/>
        </w:rPr>
      </w:pPr>
      <w:r>
        <w:rPr>
          <w:rFonts w:cs="Arial"/>
        </w:rPr>
        <w:t xml:space="preserve">Naslov naročnika </w:t>
      </w:r>
      <w:r w:rsidR="001406C1">
        <w:rPr>
          <w:rFonts w:cs="Arial"/>
        </w:rPr>
        <w:t xml:space="preserve">referenčne </w:t>
      </w:r>
      <w:r w:rsidR="00DA02B1">
        <w:rPr>
          <w:rFonts w:cs="Arial"/>
        </w:rPr>
        <w:t>storitve</w:t>
      </w:r>
      <w:r>
        <w:rPr>
          <w:rFonts w:cs="Arial"/>
        </w:rPr>
        <w:t>: ____________</w:t>
      </w:r>
      <w:r w:rsidR="00062F74">
        <w:rPr>
          <w:rFonts w:cs="Arial"/>
        </w:rPr>
        <w:t>_____________________________</w:t>
      </w:r>
    </w:p>
    <w:p w:rsidR="001E7C32" w:rsidP="001E7C32" w:rsidRDefault="001E7C32" w14:paraId="43A313BE" w14:textId="77777777">
      <w:pPr>
        <w:jc w:val="both"/>
        <w:rPr>
          <w:rFonts w:cs="Arial"/>
        </w:rPr>
      </w:pPr>
    </w:p>
    <w:p w:rsidR="001E7C32" w:rsidP="001E7C32" w:rsidRDefault="001E7C32" w14:paraId="6239439A" w14:textId="53A1E0A3">
      <w:pPr>
        <w:jc w:val="both"/>
        <w:rPr>
          <w:rFonts w:cs="Arial"/>
        </w:rPr>
      </w:pPr>
      <w:r>
        <w:rPr>
          <w:rFonts w:cs="Arial"/>
        </w:rPr>
        <w:t xml:space="preserve">Odgovorna oseba naročnika </w:t>
      </w:r>
      <w:r w:rsidR="001406C1">
        <w:rPr>
          <w:rFonts w:cs="Arial"/>
        </w:rPr>
        <w:t xml:space="preserve">referenčne </w:t>
      </w:r>
      <w:r w:rsidR="00DA02B1">
        <w:rPr>
          <w:rFonts w:cs="Arial"/>
        </w:rPr>
        <w:t>storitve</w:t>
      </w:r>
      <w:r>
        <w:rPr>
          <w:rFonts w:cs="Arial"/>
        </w:rPr>
        <w:t>: ___</w:t>
      </w:r>
      <w:r w:rsidR="00062F74">
        <w:rPr>
          <w:rFonts w:cs="Arial"/>
        </w:rPr>
        <w:t>______________________________</w:t>
      </w:r>
    </w:p>
    <w:p w:rsidR="001E7C32" w:rsidP="001E7C32" w:rsidRDefault="001E7C32" w14:paraId="49E35425" w14:textId="77777777">
      <w:pPr>
        <w:jc w:val="both"/>
        <w:rPr>
          <w:rFonts w:cs="Arial"/>
        </w:rPr>
      </w:pPr>
    </w:p>
    <w:p w:rsidR="001E7C32" w:rsidP="001E7C32" w:rsidRDefault="001E7C32" w14:paraId="311FEA2E" w14:textId="06B1F8C9">
      <w:pPr>
        <w:jc w:val="both"/>
        <w:rPr>
          <w:rFonts w:cs="Arial"/>
        </w:rPr>
      </w:pPr>
      <w:r>
        <w:rPr>
          <w:rFonts w:cs="Arial"/>
        </w:rPr>
        <w:t xml:space="preserve">Kontaktni podatki odgovorne osebe naročnika </w:t>
      </w:r>
      <w:r w:rsidR="001406C1">
        <w:rPr>
          <w:rFonts w:cs="Arial"/>
        </w:rPr>
        <w:t xml:space="preserve">referenčne </w:t>
      </w:r>
      <w:r w:rsidR="00DA02B1">
        <w:rPr>
          <w:rFonts w:cs="Arial"/>
        </w:rPr>
        <w:t>storitve</w:t>
      </w:r>
      <w:r w:rsidR="00062F74">
        <w:rPr>
          <w:rFonts w:cs="Arial"/>
        </w:rPr>
        <w:t>: ___________________</w:t>
      </w:r>
    </w:p>
    <w:p w:rsidR="001E7C32" w:rsidP="001E7C32" w:rsidRDefault="001E7C32" w14:paraId="3067BF47" w14:textId="77777777">
      <w:pPr>
        <w:jc w:val="both"/>
        <w:rPr>
          <w:rFonts w:cs="Arial"/>
        </w:rPr>
      </w:pPr>
    </w:p>
    <w:p w:rsidRPr="00880AC2" w:rsidR="001E7C32" w:rsidP="001E7C32" w:rsidRDefault="00062F74" w14:paraId="5980F2C5" w14:textId="689BD27F">
      <w:pPr>
        <w:jc w:val="both"/>
        <w:rPr>
          <w:rFonts w:cs="Arial"/>
          <w:i/>
          <w:color w:val="A6A6A6" w:themeColor="background1" w:themeShade="A6"/>
        </w:rPr>
      </w:pPr>
      <w:r>
        <w:rPr>
          <w:rFonts w:cs="Arial"/>
        </w:rPr>
        <w:t xml:space="preserve">Referenčna izjava se nanaša na sklop _________(vpisati št. sklopa) </w:t>
      </w:r>
    </w:p>
    <w:p w:rsidR="001E7C32" w:rsidP="001E7C32" w:rsidRDefault="001E7C32" w14:paraId="7525DD69" w14:textId="77777777">
      <w:pPr>
        <w:jc w:val="both"/>
        <w:rPr>
          <w:rFonts w:cs="Arial"/>
        </w:rPr>
      </w:pPr>
    </w:p>
    <w:p w:rsidR="001E7C32" w:rsidP="001E7C32" w:rsidRDefault="001E7C32" w14:paraId="2BD10CE0" w14:textId="35452BD4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:rsidR="001E7C32" w:rsidP="001E7C32" w:rsidRDefault="001E7C32" w14:paraId="07F8CC71" w14:textId="77777777">
      <w:pPr>
        <w:jc w:val="both"/>
        <w:rPr>
          <w:rFonts w:cs="Arial"/>
        </w:rPr>
      </w:pPr>
    </w:p>
    <w:p w:rsidR="001406C1" w:rsidP="001406C1" w:rsidRDefault="001406C1" w14:paraId="687B00D8" w14:textId="2F491C4E">
      <w:pPr>
        <w:jc w:val="both"/>
        <w:rPr>
          <w:rFonts w:cs="Arial"/>
        </w:rPr>
      </w:pPr>
      <w:r>
        <w:rPr>
          <w:rFonts w:cs="Arial"/>
        </w:rPr>
        <w:t>Predmet pogodbe oz. naročilnice: _______________________________________________</w:t>
      </w:r>
    </w:p>
    <w:p w:rsidR="001406C1" w:rsidP="001E7C32" w:rsidRDefault="001406C1" w14:paraId="49201AA8" w14:textId="77777777">
      <w:pPr>
        <w:jc w:val="both"/>
        <w:rPr>
          <w:rFonts w:cs="Arial"/>
        </w:rPr>
      </w:pPr>
    </w:p>
    <w:p w:rsidR="001406C1" w:rsidP="008D433C" w:rsidRDefault="001406C1" w14:paraId="5A7F9588" w14:textId="67DAB3ED">
      <w:pPr>
        <w:jc w:val="both"/>
        <w:rPr>
          <w:rFonts w:cs="Arial"/>
        </w:rPr>
      </w:pPr>
      <w:r>
        <w:rPr>
          <w:rFonts w:cs="Arial"/>
        </w:rPr>
        <w:t>Opis izvedene</w:t>
      </w:r>
      <w:r w:rsidR="00DA02B1">
        <w:rPr>
          <w:rFonts w:cs="Arial"/>
        </w:rPr>
        <w:t>/izvajajoče</w:t>
      </w:r>
      <w:r>
        <w:rPr>
          <w:rFonts w:cs="Arial"/>
        </w:rPr>
        <w:t xml:space="preserve"> referenčne </w:t>
      </w:r>
      <w:r w:rsidR="00DA02B1">
        <w:rPr>
          <w:rFonts w:cs="Arial"/>
        </w:rPr>
        <w:t>storitve</w:t>
      </w:r>
      <w:r>
        <w:rPr>
          <w:rFonts w:cs="Arial"/>
        </w:rPr>
        <w:t xml:space="preserve"> </w:t>
      </w:r>
      <w:r w:rsidRPr="001406C1">
        <w:rPr>
          <w:rFonts w:cs="Arial"/>
          <w:i/>
          <w:color w:val="A6A6A6" w:themeColor="background1" w:themeShade="A6"/>
          <w:sz w:val="18"/>
          <w:szCs w:val="18"/>
        </w:rPr>
        <w:t>(ponudnik navede tako, da bo iz opisa razvidno izpolnitev pogoja navedenega v obrazcu</w:t>
      </w:r>
      <w:r w:rsidR="00656053">
        <w:rPr>
          <w:rFonts w:cs="Arial"/>
          <w:i/>
          <w:color w:val="A6A6A6" w:themeColor="background1" w:themeShade="A6"/>
          <w:sz w:val="18"/>
          <w:szCs w:val="18"/>
        </w:rPr>
        <w:t xml:space="preserve"> </w:t>
      </w:r>
      <w:r w:rsidR="00656053">
        <w:rPr>
          <w:rFonts w:cs="Arial"/>
          <w:i/>
          <w:color w:val="A6A6A6" w:themeColor="background1" w:themeShade="A6"/>
          <w:sz w:val="18"/>
          <w:szCs w:val="18"/>
        </w:rPr>
        <w:t>Pogoji za ugotavljanje sposobnosti in usposobljenosti ponudnika</w:t>
      </w:r>
      <w:r w:rsidR="00656053">
        <w:rPr>
          <w:rFonts w:cs="Arial"/>
          <w:color w:val="A6A6A6" w:themeColor="background1" w:themeShade="A6"/>
        </w:rPr>
        <w:t xml:space="preserve"> </w:t>
      </w:r>
      <w:r w:rsidR="00656053">
        <w:rPr>
          <w:rFonts w:cs="Arial"/>
          <w:i/>
          <w:color w:val="A6A6A6" w:themeColor="background1" w:themeShade="A6"/>
          <w:sz w:val="18"/>
          <w:szCs w:val="18"/>
        </w:rPr>
        <w:t xml:space="preserve"> (</w:t>
      </w:r>
      <w:proofErr w:type="spellStart"/>
      <w:r w:rsidR="00656053">
        <w:rPr>
          <w:rFonts w:cs="Arial"/>
          <w:i/>
          <w:color w:val="A6A6A6" w:themeColor="background1" w:themeShade="A6"/>
          <w:sz w:val="18"/>
          <w:szCs w:val="18"/>
        </w:rPr>
        <w:t>OBR</w:t>
      </w:r>
      <w:proofErr w:type="spellEnd"/>
      <w:r w:rsidR="00656053">
        <w:rPr>
          <w:rFonts w:cs="Arial"/>
          <w:i/>
          <w:color w:val="A6A6A6" w:themeColor="background1" w:themeShade="A6"/>
          <w:sz w:val="18"/>
          <w:szCs w:val="18"/>
        </w:rPr>
        <w:t xml:space="preserve"> – 2.04)</w:t>
      </w:r>
      <w:bookmarkStart w:name="_GoBack" w:id="0"/>
      <w:bookmarkEnd w:id="0"/>
      <w:r w:rsidRPr="001406C1">
        <w:rPr>
          <w:rFonts w:cs="Arial"/>
          <w:i/>
          <w:color w:val="A6A6A6" w:themeColor="background1" w:themeShade="A6"/>
          <w:sz w:val="18"/>
          <w:szCs w:val="18"/>
        </w:rPr>
        <w:t>)</w:t>
      </w:r>
      <w:r>
        <w:rPr>
          <w:rFonts w:cs="Arial"/>
        </w:rPr>
        <w:t>: ____________________________________________</w:t>
      </w:r>
      <w:r w:rsidR="001C4770">
        <w:rPr>
          <w:rFonts w:cs="Arial"/>
        </w:rPr>
        <w:t>_</w:t>
      </w:r>
    </w:p>
    <w:p w:rsidR="005B4793" w:rsidP="001E7C32" w:rsidRDefault="005B4793" w14:paraId="1BE60214" w14:textId="2D398E23">
      <w:pPr>
        <w:jc w:val="both"/>
        <w:rPr>
          <w:rFonts w:cs="Arial"/>
        </w:rPr>
      </w:pPr>
    </w:p>
    <w:p w:rsidRPr="001406C1" w:rsidR="00880AC2" w:rsidP="00880AC2" w:rsidRDefault="00880AC2" w14:paraId="74FB606B" w14:textId="37ACE3D9">
      <w:pPr>
        <w:jc w:val="both"/>
        <w:rPr>
          <w:rFonts w:cs="Arial"/>
          <w:i/>
          <w:sz w:val="18"/>
          <w:szCs w:val="18"/>
        </w:rPr>
      </w:pPr>
      <w:r w:rsidRPr="001406C1">
        <w:rPr>
          <w:rFonts w:cs="Arial"/>
        </w:rPr>
        <w:t xml:space="preserve">Kot naročnik </w:t>
      </w:r>
      <w:r w:rsidRPr="001406C1" w:rsidR="001406C1">
        <w:rPr>
          <w:rFonts w:cs="Arial"/>
        </w:rPr>
        <w:t>referenčnega projekta</w:t>
      </w:r>
      <w:r w:rsidRPr="001406C1">
        <w:rPr>
          <w:rFonts w:cs="Arial"/>
        </w:rPr>
        <w:t xml:space="preserve"> potrjujemo, da je sodelujoče podjetje uspešno (v roku in v skladu z zahtevami pogodbe, naročilnice, ipd.) izvedel</w:t>
      </w:r>
      <w:r w:rsidR="00F5538C">
        <w:rPr>
          <w:rFonts w:cs="Arial"/>
        </w:rPr>
        <w:t>/izvaja</w:t>
      </w:r>
      <w:r w:rsidRPr="001406C1">
        <w:rPr>
          <w:rFonts w:cs="Arial"/>
        </w:rPr>
        <w:t xml:space="preserve"> zgoraj </w:t>
      </w:r>
      <w:r w:rsidRPr="001406C1" w:rsidR="001406C1">
        <w:rPr>
          <w:rFonts w:cs="Arial"/>
        </w:rPr>
        <w:t>navedeni referenčni projekt.</w:t>
      </w:r>
    </w:p>
    <w:p w:rsidR="001E7C32" w:rsidP="001E7C32" w:rsidRDefault="001E7C32" w14:paraId="6B4D6321" w14:textId="77777777">
      <w:pPr>
        <w:jc w:val="both"/>
        <w:rPr>
          <w:rFonts w:cs="Arial"/>
        </w:rPr>
      </w:pPr>
    </w:p>
    <w:p w:rsidR="001E7C32" w:rsidP="001E7C32" w:rsidRDefault="001E7C32" w14:paraId="14615082" w14:textId="68903424">
      <w:pPr>
        <w:rPr>
          <w:rFonts w:cs="Arial"/>
        </w:rPr>
      </w:pPr>
    </w:p>
    <w:p w:rsidR="001E7C32" w:rsidP="001E7C32" w:rsidRDefault="001E7C32" w14:paraId="745A3542" w14:textId="77777777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1E7C32" w:rsidTr="00F327CA" w14:paraId="4AE2D45D" w14:textId="77777777">
        <w:tc>
          <w:tcPr>
            <w:tcW w:w="1630" w:type="dxa"/>
          </w:tcPr>
          <w:p w:rsidR="001E7C32" w:rsidP="00F327CA" w:rsidRDefault="001E7C32" w14:paraId="43BA215C" w14:textId="77777777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:rsidR="001E7C32" w:rsidP="00F327CA" w:rsidRDefault="001E7C32" w14:paraId="569E8DFA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:rsidR="001E7C32" w:rsidP="00F327CA" w:rsidRDefault="00880AC2" w14:paraId="1BB99B92" w14:textId="401C4B74">
            <w:pPr>
              <w:rPr>
                <w:rFonts w:cs="Arial"/>
              </w:rPr>
            </w:pPr>
            <w:r>
              <w:rPr>
                <w:rFonts w:cs="Arial"/>
              </w:rPr>
              <w:t>Podpis</w:t>
            </w:r>
            <w:r w:rsidR="001E7C32">
              <w:rPr>
                <w:rFonts w:cs="Arial"/>
              </w:rPr>
              <w:t xml:space="preserve"> </w:t>
            </w:r>
            <w:r w:rsidR="00062F74">
              <w:rPr>
                <w:rFonts w:cs="Arial"/>
              </w:rPr>
              <w:t>referenčnega naročnika</w:t>
            </w:r>
            <w:r w:rsidR="001E7C32">
              <w:rPr>
                <w:rFonts w:cs="Arial"/>
              </w:rPr>
              <w:t>:</w:t>
            </w:r>
          </w:p>
          <w:p w:rsidR="001E7C32" w:rsidP="00F327CA" w:rsidRDefault="001E7C32" w14:paraId="3A91EB28" w14:textId="77777777">
            <w:pPr>
              <w:rPr>
                <w:rFonts w:cs="Arial"/>
              </w:rPr>
            </w:pPr>
          </w:p>
          <w:p w:rsidR="001E7C32" w:rsidP="00F327CA" w:rsidRDefault="001E7C32" w14:paraId="0AF74370" w14:textId="77777777">
            <w:pPr>
              <w:rPr>
                <w:rFonts w:cs="Arial"/>
              </w:rPr>
            </w:pPr>
          </w:p>
        </w:tc>
      </w:tr>
      <w:tr w:rsidR="001E7C32" w:rsidTr="00F327CA" w14:paraId="5AC8EFC3" w14:textId="77777777">
        <w:tc>
          <w:tcPr>
            <w:tcW w:w="1630" w:type="dxa"/>
          </w:tcPr>
          <w:p w:rsidR="001E7C32" w:rsidP="00F327CA" w:rsidRDefault="001E7C32" w14:paraId="7AF9C1DB" w14:textId="77777777">
            <w:pPr>
              <w:rPr>
                <w:rFonts w:cs="Arial"/>
              </w:rPr>
            </w:pPr>
          </w:p>
        </w:tc>
        <w:tc>
          <w:tcPr>
            <w:tcW w:w="1417" w:type="dxa"/>
          </w:tcPr>
          <w:p w:rsidR="001E7C32" w:rsidP="00F327CA" w:rsidRDefault="001E7C32" w14:paraId="5A8EF91A" w14:textId="77777777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:rsidR="001E7C32" w:rsidP="00F327CA" w:rsidRDefault="001E7C32" w14:paraId="39F72EBE" w14:textId="77777777">
            <w:pPr>
              <w:rPr>
                <w:rFonts w:cs="Arial"/>
              </w:rPr>
            </w:pPr>
          </w:p>
        </w:tc>
      </w:tr>
      <w:tr w:rsidR="001E7C32" w:rsidTr="00F327CA" w14:paraId="1C3DD8E2" w14:textId="77777777">
        <w:tc>
          <w:tcPr>
            <w:tcW w:w="1630" w:type="dxa"/>
          </w:tcPr>
          <w:p w:rsidR="001E7C32" w:rsidP="00F327CA" w:rsidRDefault="001E7C32" w14:paraId="04511BFE" w14:textId="77777777">
            <w:pPr>
              <w:rPr>
                <w:rFonts w:cs="Arial"/>
              </w:rPr>
            </w:pPr>
          </w:p>
        </w:tc>
        <w:tc>
          <w:tcPr>
            <w:tcW w:w="1417" w:type="dxa"/>
          </w:tcPr>
          <w:p w:rsidR="001E7C32" w:rsidP="00F327CA" w:rsidRDefault="001E7C32" w14:paraId="36ABA183" w14:textId="0E5D58E7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:rsidR="001E7C32" w:rsidP="00F327CA" w:rsidRDefault="001E7C32" w14:paraId="7026D171" w14:textId="77777777">
            <w:pPr>
              <w:rPr>
                <w:rFonts w:cs="Arial"/>
              </w:rPr>
            </w:pPr>
          </w:p>
        </w:tc>
      </w:tr>
    </w:tbl>
    <w:p w:rsidR="005B4793" w:rsidP="001E7C32" w:rsidRDefault="005B4793" w14:paraId="3E6828B1" w14:textId="77777777">
      <w:pPr>
        <w:jc w:val="both"/>
        <w:rPr>
          <w:rFonts w:cs="Arial"/>
          <w:i/>
        </w:rPr>
      </w:pPr>
    </w:p>
    <w:p w:rsidR="005B4793" w:rsidP="001E7C32" w:rsidRDefault="005B4793" w14:paraId="34952D80" w14:textId="77777777">
      <w:pPr>
        <w:jc w:val="both"/>
        <w:rPr>
          <w:rFonts w:cs="Arial"/>
          <w:i/>
        </w:rPr>
      </w:pPr>
    </w:p>
    <w:p w:rsidR="005B4793" w:rsidP="001E7C32" w:rsidRDefault="005B4793" w14:paraId="2979B6F5" w14:textId="77777777">
      <w:pPr>
        <w:jc w:val="both"/>
        <w:rPr>
          <w:rFonts w:cs="Arial"/>
          <w:i/>
        </w:rPr>
      </w:pPr>
    </w:p>
    <w:p w:rsidR="00062F74" w:rsidP="001E7C32" w:rsidRDefault="00062F74" w14:paraId="012E48C1" w14:textId="77777777">
      <w:pPr>
        <w:jc w:val="both"/>
        <w:rPr>
          <w:rFonts w:cs="Arial"/>
          <w:i/>
        </w:rPr>
      </w:pPr>
    </w:p>
    <w:p w:rsidRPr="005B4793" w:rsidR="00880AC2" w:rsidP="00880AC2" w:rsidRDefault="00880AC2" w14:paraId="1092A1B7" w14:textId="18C9F320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</w:t>
      </w:r>
      <w:r w:rsidR="001C4770">
        <w:rPr>
          <w:rFonts w:cs="Arial"/>
          <w:i/>
        </w:rPr>
        <w:t>investitor</w:t>
      </w:r>
      <w:r w:rsidRPr="005B4793">
        <w:rPr>
          <w:rFonts w:cs="Arial"/>
          <w:i/>
        </w:rPr>
        <w:t>).</w:t>
      </w:r>
    </w:p>
    <w:p w:rsidR="00880AC2" w:rsidP="00880AC2" w:rsidRDefault="00880AC2" w14:paraId="6452984F" w14:textId="77777777">
      <w:pPr>
        <w:pStyle w:val="Telobesedila"/>
        <w:tabs>
          <w:tab w:val="num" w:pos="1080"/>
        </w:tabs>
        <w:rPr>
          <w:rFonts w:cs="Arial"/>
          <w:i/>
        </w:rPr>
      </w:pPr>
    </w:p>
    <w:p w:rsidRPr="005B4793" w:rsidR="00880AC2" w:rsidP="00880AC2" w:rsidRDefault="00880AC2" w14:paraId="4FA9FCB1" w14:textId="77777777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ponudb.</w:t>
      </w:r>
    </w:p>
    <w:p w:rsidRPr="005B4793" w:rsidR="00EF5515" w:rsidP="00880AC2" w:rsidRDefault="00EF5515" w14:paraId="2C770E24" w14:textId="6346074B">
      <w:pPr>
        <w:jc w:val="both"/>
        <w:rPr>
          <w:rFonts w:cs="Arial"/>
          <w:i/>
        </w:rPr>
      </w:pPr>
    </w:p>
    <w:sectPr w:rsidRPr="005B4793" w:rsidR="00EF5515" w:rsidSect="00001218">
      <w:footerReference w:type="default" r:id="rId11"/>
      <w:headerReference w:type="first" r:id="rId12"/>
      <w:footerReference w:type="first" r:id="rId13"/>
      <w:pgSz w:w="11906" w:h="16838" w:orient="portrait"/>
      <w:pgMar w:top="1418" w:right="1418" w:bottom="1418" w:left="1418" w:header="709" w:footer="709" w:gutter="0"/>
      <w:cols w:space="708"/>
      <w:titlePg/>
      <w:docGrid w:linePitch="360"/>
      <w:headerReference w:type="default" r:id="Rd85b0bfd526040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1781" w:rsidRDefault="00F91781" w14:paraId="6CCB13CD" w14:textId="77777777">
      <w:r>
        <w:separator/>
      </w:r>
    </w:p>
  </w:endnote>
  <w:endnote w:type="continuationSeparator" w:id="0">
    <w:p w:rsidR="00F91781" w:rsidRDefault="00F91781" w14:paraId="7ACC18D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001218" w:rsidR="00370866" w:rsidP="53DCB001" w:rsidRDefault="00370866" w14:paraId="17461EB2" w14:textId="465430DC" w14:noSpellErr="1">
    <w:pPr>
      <w:pStyle w:val="Noga"/>
      <w:pBdr>
        <w:top w:val="single" w:color="FF000000" w:sz="4" w:space="1"/>
      </w:pBdr>
      <w:ind w:firstLine="0"/>
      <w:jc w:val="right"/>
      <w:rPr>
        <w:rFonts w:cs="Arial"/>
        <w:sz w:val="20"/>
        <w:szCs w:val="20"/>
      </w:rPr>
    </w:pPr>
    <w:r w:rsidRPr="53DCB001">
      <w:rPr>
        <w:rStyle w:val="tevilkastrani"/>
        <w:noProof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53DCB001">
      <w:rPr>
        <w:rStyle w:val="tevilkastrani"/>
        <w:noProof/>
        <w:sz w:val="20"/>
        <w:szCs w:val="20"/>
      </w:rPr>
      <w:t>2</w:t>
    </w:r>
    <w:r w:rsidRPr="53DCB001">
      <w:rPr>
        <w:rStyle w:val="tevilkastrani"/>
        <w:noProof/>
        <w:sz w:val="20"/>
        <w:szCs w:val="20"/>
      </w:rPr>
      <w:fldChar w:fldCharType="end"/>
    </w:r>
    <w:r w:rsidRPr="00001218" w:rsidR="53DCB001">
      <w:rPr>
        <w:rStyle w:val="tevilkastrani"/>
        <w:sz w:val="20"/>
        <w:szCs w:val="20"/>
      </w:rPr>
      <w:t xml:space="preserve"> / </w:t>
    </w:r>
    <w:r w:rsidRPr="53DCB001">
      <w:rPr>
        <w:rStyle w:val="tevilkastrani"/>
        <w:noProof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53DCB001">
      <w:rPr>
        <w:rStyle w:val="tevilkastrani"/>
        <w:noProof/>
        <w:sz w:val="20"/>
        <w:szCs w:val="20"/>
      </w:rPr>
      <w:t>2</w:t>
    </w:r>
    <w:r w:rsidRPr="53DCB001">
      <w:rPr>
        <w:rStyle w:val="tevilkastrani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tbl>
    <w:tblPr>
      <w:tblW w:w="0" w:type="auto"/>
      <w:tblInd w:w="38" w:type="dxa"/>
      <w:tblBorders>
        <w:top w:val="single" w:color="auto" w:sz="4" w:space="0"/>
      </w:tblBorders>
      <w:tblLook w:val="01E0" w:firstRow="1" w:lastRow="1" w:firstColumn="1" w:lastColumn="1" w:noHBand="0" w:noVBand="0"/>
    </w:tblPr>
    <w:tblGrid>
      <w:gridCol w:w="4515"/>
      <w:gridCol w:w="4517"/>
    </w:tblGrid>
    <w:tr w:rsidRPr="00A1445A" w:rsidR="00370866" w:rsidTr="53DCB001" w14:paraId="4A5C4125" w14:textId="77777777">
      <w:tc>
        <w:tcPr>
          <w:tcW w:w="4605" w:type="dxa"/>
          <w:shd w:val="clear" w:color="auto" w:fill="auto"/>
          <w:tcMar/>
        </w:tcPr>
        <w:p w:rsidRPr="005A785E" w:rsidR="005A785E" w:rsidP="002618E0" w:rsidRDefault="005A785E" w14:paraId="77483DAF" w14:textId="3669B3F6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  <w:tcMar/>
        </w:tcPr>
        <w:p w:rsidRPr="00A1445A" w:rsidR="00370866" w:rsidP="00A1445A" w:rsidRDefault="00370866" w14:paraId="297360FB" w14:textId="7B803EC9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C477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C477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Pr="00FC6CF0" w:rsidR="00370866" w:rsidP="53DCB001" w:rsidRDefault="00370866" w14:paraId="503BF89D" w14:textId="59A2F7F2">
    <w:pPr/>
    <w:r w:rsidR="53DCB001">
      <w:drawing>
        <wp:inline wp14:editId="5A560CBC" wp14:anchorId="2D36B90E">
          <wp:extent cx="5753100" cy="457200"/>
          <wp:effectExtent l="0" t="0" r="0" b="0"/>
          <wp:docPr id="593538074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593538074" name=""/>
                  <pic:cNvPicPr/>
                </pic:nvPicPr>
                <pic:blipFill>
                  <a:blip xmlns:r="http://schemas.openxmlformats.org/officeDocument/2006/relationships" r:embed="rId342523870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1781" w:rsidRDefault="00F91781" w14:paraId="66EBCA24" w14:textId="77777777">
      <w:r>
        <w:separator/>
      </w:r>
    </w:p>
  </w:footnote>
  <w:footnote w:type="continuationSeparator" w:id="0">
    <w:p w:rsidR="00F91781" w:rsidRDefault="00F91781" w14:paraId="4295430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F30411" w:rsidRDefault="00F30411" w14:paraId="26B5FD2F" w14:textId="77777777"/>
  <w:p w:rsidR="00F30411" w:rsidRDefault="00F30411" w14:paraId="66A11630" w14:textId="77777777"/>
  <w:p w:rsidR="00F30411" w:rsidRDefault="00F30411" w14:paraId="5C87D79A" w14:textId="560A6766">
    <w:r w:rsidR="53DCB001">
      <w:drawing>
        <wp:inline wp14:editId="1FA8CFB9" wp14:anchorId="23D36353">
          <wp:extent cx="5753100" cy="704850"/>
          <wp:effectExtent l="0" t="0" r="0" b="0"/>
          <wp:docPr id="1553046319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553046319" name=""/>
                  <pic:cNvPicPr/>
                </pic:nvPicPr>
                <pic:blipFill>
                  <a:blip xmlns:r="http://schemas.openxmlformats.org/officeDocument/2006/relationships" r:embed="rId1038965474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Pr="00A1445A" w:rsidR="00370866" w:rsidTr="00F30411" w14:paraId="3AD78474" w14:textId="77777777">
      <w:tc>
        <w:tcPr>
          <w:tcW w:w="4039" w:type="dxa"/>
          <w:tcBorders>
            <w:bottom w:val="single" w:color="auto" w:sz="4" w:space="0"/>
          </w:tcBorders>
          <w:shd w:val="clear" w:color="auto" w:fill="auto"/>
        </w:tcPr>
        <w:p w:rsidRPr="00C0552D" w:rsidR="00370866" w:rsidP="00A1445A" w:rsidRDefault="00370866" w14:paraId="579BFDC2" w14:textId="14FF719B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color="auto" w:sz="4" w:space="0"/>
          </w:tcBorders>
          <w:shd w:val="clear" w:color="auto" w:fill="auto"/>
        </w:tcPr>
        <w:p w:rsidRPr="00A1445A" w:rsidR="00370866" w:rsidP="00A1445A" w:rsidRDefault="00370866" w14:paraId="1662F0E4" w14:textId="75FF6DFD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color="auto" w:sz="4" w:space="0"/>
          </w:tcBorders>
          <w:shd w:val="clear" w:color="auto" w:fill="auto"/>
          <w:vAlign w:val="bottom"/>
        </w:tcPr>
        <w:p w:rsidRPr="00A1445A" w:rsidR="00EF2442" w:rsidP="00A04B00" w:rsidRDefault="00EF2442" w14:paraId="1CB0847E" w14:textId="77777777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Pr="009F4AF4" w:rsidR="00C0552D" w:rsidTr="00F30411" w14:paraId="02512435" w14:textId="77777777">
      <w:tc>
        <w:tcPr>
          <w:tcW w:w="4039" w:type="dxa"/>
          <w:tcBorders>
            <w:top w:val="single" w:color="auto" w:sz="4" w:space="0"/>
          </w:tcBorders>
          <w:shd w:val="clear" w:color="auto" w:fill="auto"/>
        </w:tcPr>
        <w:p w:rsidRPr="009F4AF4" w:rsidR="00C0552D" w:rsidP="0028641B" w:rsidRDefault="00ED4668" w14:paraId="79013632" w14:textId="735D578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F4C72">
            <w:rPr>
              <w:rFonts w:cs="Arial"/>
              <w:color w:val="000000"/>
              <w:sz w:val="16"/>
              <w:szCs w:val="16"/>
            </w:rPr>
            <w:t>-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8641B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color="auto" w:sz="4" w:space="0"/>
          </w:tcBorders>
          <w:shd w:val="clear" w:color="auto" w:fill="auto"/>
        </w:tcPr>
        <w:p w:rsidRPr="009F4AF4" w:rsidR="00C0552D" w:rsidP="00C0552D" w:rsidRDefault="00C0552D" w14:paraId="3E89171F" w14:textId="77777777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color="auto" w:sz="4" w:space="0"/>
          </w:tcBorders>
          <w:shd w:val="clear" w:color="auto" w:fill="auto"/>
        </w:tcPr>
        <w:p w:rsidRPr="009F4AF4" w:rsidR="00C0552D" w:rsidP="001E7C32" w:rsidRDefault="00144B8D" w14:paraId="2C48DCF3" w14:textId="2860DAD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proofErr w:type="spellStart"/>
          <w:r w:rsidRPr="009F4AF4">
            <w:rPr>
              <w:rFonts w:cs="Arial"/>
              <w:sz w:val="16"/>
              <w:szCs w:val="16"/>
            </w:rPr>
            <w:t>OBR</w:t>
          </w:r>
          <w:proofErr w:type="spellEnd"/>
          <w:r w:rsidRPr="009F4AF4">
            <w:rPr>
              <w:rFonts w:cs="Arial"/>
              <w:sz w:val="16"/>
              <w:szCs w:val="16"/>
            </w:rPr>
            <w:t xml:space="preserve"> </w:t>
          </w:r>
          <w:r w:rsidRPr="009F4AF4" w:rsidR="00AE57CA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Pr="009F4AF4" w:rsidR="00AE57CA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</w:t>
          </w:r>
          <w:r w:rsidR="00F30411">
            <w:rPr>
              <w:rFonts w:cs="Arial"/>
              <w:sz w:val="16"/>
              <w:szCs w:val="16"/>
            </w:rPr>
            <w:t>5</w:t>
          </w:r>
          <w:r w:rsidR="001E7C32">
            <w:rPr>
              <w:rFonts w:cs="Arial"/>
              <w:sz w:val="16"/>
              <w:szCs w:val="16"/>
            </w:rPr>
            <w:t>a</w:t>
          </w:r>
        </w:p>
      </w:tc>
    </w:tr>
  </w:tbl>
  <w:p w:rsidRPr="00FC6CF0" w:rsidR="00370866" w:rsidP="00001218" w:rsidRDefault="00370866" w14:paraId="7DE6B521" w14:textId="77777777">
    <w:pPr>
      <w:pStyle w:val="Glava"/>
      <w:rPr>
        <w:rFonts w:cs="Arial"/>
        <w:sz w:val="2"/>
        <w:szCs w:val="2"/>
      </w:rPr>
    </w:pPr>
  </w:p>
  <w:p w:rsidRPr="00FC6CF0" w:rsidR="00370866" w:rsidRDefault="00370866" w14:paraId="16BFB5D1" w14:textId="77777777">
    <w:pPr>
      <w:pStyle w:val="Glava"/>
      <w:rPr>
        <w:rFonts w:cs="Arial"/>
        <w:sz w:val="2"/>
        <w:szCs w:val="2"/>
      </w:rPr>
    </w:pP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Navadnatabela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3DCB001" w:rsidTr="53DCB001" w14:paraId="4D7364BA">
      <w:trPr>
        <w:trHeight w:val="300"/>
      </w:trPr>
      <w:tc>
        <w:tcPr>
          <w:tcW w:w="3020" w:type="dxa"/>
          <w:tcMar/>
        </w:tcPr>
        <w:p w:rsidR="53DCB001" w:rsidP="53DCB001" w:rsidRDefault="53DCB001" w14:paraId="07824B99" w14:textId="74E22F7C">
          <w:pPr>
            <w:pStyle w:val="Glava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53DCB001" w:rsidP="53DCB001" w:rsidRDefault="53DCB001" w14:paraId="736A4C2E" w14:textId="13D9E3E1">
          <w:pPr>
            <w:pStyle w:val="Glava"/>
            <w:bidi w:val="0"/>
            <w:jc w:val="center"/>
          </w:pPr>
        </w:p>
      </w:tc>
      <w:tc>
        <w:tcPr>
          <w:tcW w:w="3020" w:type="dxa"/>
          <w:tcMar/>
        </w:tcPr>
        <w:p w:rsidR="53DCB001" w:rsidP="53DCB001" w:rsidRDefault="53DCB001" w14:paraId="3BA5E9ED" w14:textId="526C906E">
          <w:pPr>
            <w:pStyle w:val="Glava"/>
            <w:bidi w:val="0"/>
            <w:ind w:right="-115"/>
            <w:jc w:val="right"/>
          </w:pPr>
        </w:p>
      </w:tc>
    </w:tr>
  </w:tbl>
  <w:p w:rsidR="53DCB001" w:rsidP="53DCB001" w:rsidRDefault="53DCB001" w14:paraId="547FD2DD" w14:textId="1E494845">
    <w:pPr>
      <w:pStyle w:val="Glava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06C1"/>
    <w:rsid w:val="00144B8D"/>
    <w:rsid w:val="0015223A"/>
    <w:rsid w:val="00157DCB"/>
    <w:rsid w:val="00166414"/>
    <w:rsid w:val="0017296F"/>
    <w:rsid w:val="00174BFE"/>
    <w:rsid w:val="00183318"/>
    <w:rsid w:val="001A192F"/>
    <w:rsid w:val="001A7BD0"/>
    <w:rsid w:val="001C4770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8641B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D1B"/>
    <w:rsid w:val="0035043A"/>
    <w:rsid w:val="00367250"/>
    <w:rsid w:val="00370866"/>
    <w:rsid w:val="0037231D"/>
    <w:rsid w:val="003B36FC"/>
    <w:rsid w:val="003C0A28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62AFE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25605"/>
    <w:rsid w:val="006315C1"/>
    <w:rsid w:val="0065152F"/>
    <w:rsid w:val="00656053"/>
    <w:rsid w:val="00661F9D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035CA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72C47"/>
    <w:rsid w:val="00880AC2"/>
    <w:rsid w:val="00882006"/>
    <w:rsid w:val="00882EA9"/>
    <w:rsid w:val="008911A1"/>
    <w:rsid w:val="00895F3B"/>
    <w:rsid w:val="008A757F"/>
    <w:rsid w:val="008B25C9"/>
    <w:rsid w:val="008C2AC2"/>
    <w:rsid w:val="008C443E"/>
    <w:rsid w:val="008D433C"/>
    <w:rsid w:val="008D4CB9"/>
    <w:rsid w:val="008D6DCE"/>
    <w:rsid w:val="008E64FA"/>
    <w:rsid w:val="008F3E2F"/>
    <w:rsid w:val="00913408"/>
    <w:rsid w:val="00913CF8"/>
    <w:rsid w:val="009309FB"/>
    <w:rsid w:val="00930C69"/>
    <w:rsid w:val="00933422"/>
    <w:rsid w:val="00941812"/>
    <w:rsid w:val="00945B2B"/>
    <w:rsid w:val="00946104"/>
    <w:rsid w:val="009514DD"/>
    <w:rsid w:val="0095198A"/>
    <w:rsid w:val="00953938"/>
    <w:rsid w:val="0096221E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0B11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5914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1E4E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7300E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14FBD"/>
    <w:rsid w:val="00D2343D"/>
    <w:rsid w:val="00D278D4"/>
    <w:rsid w:val="00D31608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2B1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D4668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0411"/>
    <w:rsid w:val="00F35A6C"/>
    <w:rsid w:val="00F40EB8"/>
    <w:rsid w:val="00F41606"/>
    <w:rsid w:val="00F42EA0"/>
    <w:rsid w:val="00F51F53"/>
    <w:rsid w:val="00F52A52"/>
    <w:rsid w:val="00F53622"/>
    <w:rsid w:val="00F5538C"/>
    <w:rsid w:val="00F562B3"/>
    <w:rsid w:val="00F60526"/>
    <w:rsid w:val="00F65355"/>
    <w:rsid w:val="00F6603A"/>
    <w:rsid w:val="00F70BB8"/>
    <w:rsid w:val="00F71C13"/>
    <w:rsid w:val="00F758D0"/>
    <w:rsid w:val="00F8418B"/>
    <w:rsid w:val="00F90390"/>
    <w:rsid w:val="00F91781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FE0960"/>
    <w:rsid w:val="53DCB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avaden" w:default="1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styleId="GlavaZnak" w:customStyle="1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styleId="TelobesedilaZnak" w:customStyle="1">
    <w:name w:val="Telo besedila Znak"/>
    <w:basedOn w:val="Privzetapisavaodstavka"/>
    <w:link w:val="Telobesedila"/>
    <w:rsid w:val="00144B8D"/>
    <w:rPr>
      <w:sz w:val="24"/>
    </w:rPr>
  </w:style>
  <w:style w:type="character" w:styleId="Naslov1Znak" w:customStyle="1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styleId="2" w:customStyle="1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styleId="Komentar-besediloZnak" w:customStyle="1">
    <w:name w:val="Komentar - besedilo Znak"/>
    <w:link w:val="2"/>
    <w:rsid w:val="00144B8D"/>
    <w:rPr>
      <w:i/>
      <w:color w:val="000000"/>
    </w:rPr>
  </w:style>
  <w:style w:type="paragraph" w:styleId="Slog" w:customStyle="1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styleId="1" w:customStyle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Naslov2Znak" w:customStyle="1">
    <w:name w:val="Naslov 2 Znak"/>
    <w:basedOn w:val="Privzetapisavaodstavka"/>
    <w:link w:val="Naslov2"/>
    <w:rsid w:val="00F35A6C"/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Relationship Type="http://schemas.openxmlformats.org/officeDocument/2006/relationships/header" Target="header2.xml" Id="Rd85b0bfd52604083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/media/image2.png" Id="rId342523870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.png" Id="rId103896547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1b9c269-1152-4446-a0e2-0088399c404e">
      <UserInfo>
        <DisplayName/>
        <AccountId xsi:nil="true"/>
        <AccountType/>
      </UserInfo>
    </SharedWithUsers>
    <TaxCatchAll xmlns="a1b9c269-1152-4446-a0e2-0088399c404e" xsi:nil="true"/>
    <lcf76f155ced4ddcb4097134ff3c332f xmlns="fcbd37d5-5860-48a5-94c2-8037b1bcf89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A62F8915FC2C40BB5B4C695DF49057" ma:contentTypeVersion="14" ma:contentTypeDescription="Ustvari nov dokument." ma:contentTypeScope="" ma:versionID="9a4b2e5dae6fffa56698591a00b39eb1">
  <xsd:schema xmlns:xsd="http://www.w3.org/2001/XMLSchema" xmlns:xs="http://www.w3.org/2001/XMLSchema" xmlns:p="http://schemas.microsoft.com/office/2006/metadata/properties" xmlns:ns2="fcbd37d5-5860-48a5-94c2-8037b1bcf895" xmlns:ns3="a1b9c269-1152-4446-a0e2-0088399c404e" targetNamespace="http://schemas.microsoft.com/office/2006/metadata/properties" ma:root="true" ma:fieldsID="c24c48af97b84ddd611086ec645568a3" ns2:_="" ns3:_="">
    <xsd:import namespace="fcbd37d5-5860-48a5-94c2-8037b1bcf895"/>
    <xsd:import namespace="a1b9c269-1152-4446-a0e2-0088399c4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d37d5-5860-48a5-94c2-8037b1bcf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9c269-1152-4446-a0e2-0088399c40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67ad997-3ba4-46ef-bc8a-e411132594fa}" ma:internalName="TaxCatchAll" ma:showField="CatchAllData" ma:web="a1b9c269-1152-4446-a0e2-0088399c40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64FA9C-36CB-42C4-9B67-9B16CD0BACD0}">
  <ds:schemaRefs>
    <ds:schemaRef ds:uri="http://schemas.microsoft.com/office/2006/metadata/properties"/>
    <ds:schemaRef ds:uri="http://schemas.microsoft.com/office/infopath/2007/PartnerControls"/>
    <ds:schemaRef ds:uri="4d8b7122-eb47-4798-8ac7-38fcf8bf2d53"/>
  </ds:schemaRefs>
</ds:datastoreItem>
</file>

<file path=customXml/itemProps2.xml><?xml version="1.0" encoding="utf-8"?>
<ds:datastoreItem xmlns:ds="http://schemas.openxmlformats.org/officeDocument/2006/customXml" ds:itemID="{6E4D1D03-A792-48C5-A5A0-98A4B6B4C367}"/>
</file>

<file path=customXml/itemProps3.xml><?xml version="1.0" encoding="utf-8"?>
<ds:datastoreItem xmlns:ds="http://schemas.openxmlformats.org/officeDocument/2006/customXml" ds:itemID="{3583A5A9-8372-44B7-848D-469159078C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836F69-A6F7-4E45-B446-69CA9390F60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 Splošni obrazec (Predloga za dopis).dotx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Študent EKP</cp:lastModifiedBy>
  <cp:revision>9</cp:revision>
  <cp:lastPrinted>2016-06-20T06:30:00Z</cp:lastPrinted>
  <dcterms:created xsi:type="dcterms:W3CDTF">2024-05-04T08:50:00Z</dcterms:created>
  <dcterms:modified xsi:type="dcterms:W3CDTF">2025-04-10T11:15:23Z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0x010100E5A62F8915FC2C40BB5B4C695DF49057</vt:lpwstr>
  </property>
  <property fmtid="{D5CDD505-2E9C-101B-9397-08002B2CF9AE}" pid="3" name="MediaServiceImageTags">
    <vt:lpwstr/>
  </property>
</Properties>
</file>